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212ED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C149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D32A77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32A7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D32A7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D32A7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41494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</w:p>
          <w:p w:rsidR="00D32A77" w:rsidRPr="006C7B37" w:rsidRDefault="00D32A7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414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D32A77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32A7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นางสาวอรชร  เสาเวียง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32A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89766A"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="00D32A77">
              <w:rPr>
                <w:rFonts w:ascii="TH SarabunPSK" w:hAnsi="TH SarabunPSK" w:cs="TH SarabunPSK" w:hint="cs"/>
                <w:sz w:val="30"/>
                <w:szCs w:val="30"/>
                <w:cs/>
              </w:rPr>
              <w:t>5591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D32A77">
            <w:pPr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D32A7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D32A7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นายนุกูล  กลัดเงิน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D32A77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32A7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89766A"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="00D32A77">
              <w:rPr>
                <w:rFonts w:ascii="TH SarabunPSK" w:hAnsi="TH SarabunPSK" w:cs="TH SarabunPSK" w:hint="cs"/>
                <w:sz w:val="30"/>
                <w:szCs w:val="30"/>
                <w:cs/>
              </w:rPr>
              <w:t>5592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32A77" w:rsidRPr="00641494" w:rsidRDefault="00D32A77" w:rsidP="00D32A77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</w:t>
            </w:r>
            <w:r w:rsidRPr="00641494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64149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414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D32A77" w:rsidRPr="00641494" w:rsidRDefault="00D32A77" w:rsidP="00D32A77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41494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D32A77" w:rsidRPr="00641494" w:rsidRDefault="00D32A77" w:rsidP="00D32A77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D32A77" w:rsidRDefault="00D32A77" w:rsidP="00D32A77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</w:rPr>
            </w:pP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414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2F054A" w:rsidRPr="003B7C5A" w:rsidTr="00D32A77">
        <w:trPr>
          <w:trHeight w:val="1977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8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0"/>
              <w:gridCol w:w="7513"/>
            </w:tblGrid>
            <w:tr w:rsidR="00A155E3" w:rsidRPr="003B7C5A" w:rsidTr="00E46B6D">
              <w:trPr>
                <w:trHeight w:val="454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32A77" w:rsidRPr="003B7C5A" w:rsidTr="00E46B6D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2A77" w:rsidRPr="00F108FD" w:rsidRDefault="00D32A77" w:rsidP="00D32A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A77" w:rsidRPr="00641494" w:rsidRDefault="00D32A77" w:rsidP="00D32A77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641494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641494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Pr="0064149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D32A77" w:rsidRPr="00641494" w:rsidRDefault="00D32A77" w:rsidP="00D32A77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</w:pPr>
                  <w:r w:rsidRPr="00641494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64149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64149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ตาม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641494"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641494"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1 ของปีงบประมาณ 2562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D32A77" w:rsidRPr="003B7C5A" w:rsidTr="00E46B6D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2A77" w:rsidRPr="00F108FD" w:rsidRDefault="00D32A77" w:rsidP="00D32A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A77" w:rsidRPr="00D32A77" w:rsidRDefault="00D32A77" w:rsidP="0089766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641494">
                    <w:rPr>
                      <w:rFonts w:ascii="TH SarabunPSK" w:hAnsi="TH SarabunPSK" w:cs="TH SarabunPSK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13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สำนัก/หน่วยงานครอบครองและตามที่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พ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ราชบัญญัติข้อมูลข่าวสารของราชการ </w:t>
                  </w:r>
                  <w:r w:rsidR="0089766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พ.ศ.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 xml:space="preserve">2540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กำหนด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โดยรวบรวม</w:t>
                  </w:r>
                  <w:r w:rsidRPr="0064149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ข้อมูลข่าวสาร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D32A77" w:rsidRPr="00641494" w:rsidRDefault="00D32A77" w:rsidP="0089766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8"/>
                      <w:sz w:val="16"/>
                      <w:szCs w:val="16"/>
                    </w:rPr>
                  </w:pPr>
                  <w:r w:rsidRPr="0064149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641494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641494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D32A77" w:rsidRPr="003B7C5A" w:rsidTr="00E46B6D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2A77" w:rsidRPr="00F108FD" w:rsidRDefault="00D32A77" w:rsidP="00D32A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A77" w:rsidRPr="0089766A" w:rsidRDefault="00D32A77" w:rsidP="0089766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89766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เปิดเผยข้อมูลข่าวสารที่เกี่ยวกับแผนงาน/โครงการเพื่อสร้างการรับรู้ สร้างความเข้าใจและให้บริการประชาชน</w:t>
                  </w:r>
                  <w:r w:rsidRPr="0089766A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โดย</w:t>
                  </w:r>
                  <w:r w:rsidRPr="0089766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สำนัก/หน่วยงานรับผิดชอบใน</w:t>
                  </w:r>
                  <w:r w:rsidRPr="0089766A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ปีง</w:t>
                  </w:r>
                  <w:r w:rsidRPr="0089766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บประมาณ 2562 อย่างน้อย 3 แผนงาน/โครงการ จัดแสดงเป็นเอกสารไว้ในศูนย์ข้อมูลข่าวสารของราชการ สกอ. และเผยแพร่อย่างเป็นปัจจุบัน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</w:p>
                <w:p w:rsidR="00D32A77" w:rsidRPr="00D32A77" w:rsidRDefault="00D32A77" w:rsidP="0089766A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12"/>
                      <w:sz w:val="30"/>
                      <w:szCs w:val="30"/>
                      <w:cs/>
                    </w:rPr>
                  </w:pPr>
                  <w:r w:rsidRPr="008976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 w:rsidRPr="0089766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976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2562 ในลักษณะฐานข้อมูลหรือเว็บเพจภายในของสำนัก/หน่วยงานซึ่งสามารถเชื่อมต่อกับเว็บไซต์ของสำนักงานคณะกรรมการ</w:t>
                  </w:r>
                  <w:r w:rsidR="008976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976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การอุดมศึกษา และสื่อออนไลน์ของหน่วยงาน</w:t>
                  </w:r>
                  <w:r w:rsidRPr="0089766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9766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89766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9766A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2562)</w:t>
                  </w:r>
                </w:p>
              </w:tc>
            </w:tr>
            <w:tr w:rsidR="00D32A77" w:rsidRPr="003B7C5A" w:rsidTr="00E46B6D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2A77" w:rsidRPr="00F108FD" w:rsidRDefault="00D32A77" w:rsidP="00D32A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A77" w:rsidRPr="00D32A77" w:rsidRDefault="00D32A77" w:rsidP="0089766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32A7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="0089766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D32A7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2562 อย่างน้อย 3 แผนงาน/โครงการ </w:t>
                  </w:r>
                  <w:r w:rsidR="0089766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D32A7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เพื่อเผยแพร่</w:t>
                  </w:r>
                  <w:r w:rsidRPr="00D32A7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D32A7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 w:rsidRPr="00D32A7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D32A7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D32A77" w:rsidRPr="00D32A77" w:rsidRDefault="00D32A77" w:rsidP="004B7CB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</w:rPr>
                  </w:pPr>
                  <w:r w:rsidRPr="00D32A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่อยู่ในการครอบครองของสำนัก </w:t>
                  </w:r>
                  <w:r w:rsidRPr="00D32A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D32A77">
                    <w:rPr>
                      <w:rFonts w:ascii="TH SarabunPSK" w:hAnsi="TH SarabunPSK" w:cs="TH SarabunPSK"/>
                      <w:sz w:val="30"/>
                      <w:szCs w:val="30"/>
                    </w:rPr>
                    <w:t>Digital File</w:t>
                  </w:r>
                  <w:r w:rsidRPr="00D32A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เพื่อรวบรวม จัดเก็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 จัดแสดงไว้ในศูนย์ข้อมูลข่าวสา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</w:t>
                  </w:r>
                  <w:r w:rsidRPr="00D32A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ราชการ/ใช้เป็นข้อมูลในการผลิตและเผยแพร่ผ่านสื่อของหน่วยงานและสื่อมวลชน </w:t>
                  </w:r>
                  <w:r w:rsidRPr="00D32A77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2562)</w:t>
                  </w:r>
                </w:p>
              </w:tc>
            </w:tr>
            <w:tr w:rsidR="00D32A77" w:rsidRPr="003B7C5A" w:rsidTr="00E46B6D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2A77" w:rsidRPr="00F108FD" w:rsidRDefault="00D32A77" w:rsidP="00D32A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A77" w:rsidRPr="00641494" w:rsidRDefault="00D32A77" w:rsidP="00524231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64149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ข่าวสารในการ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64149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64149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D32A77" w:rsidRPr="00641494" w:rsidRDefault="00D32A77" w:rsidP="004B7CB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41494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 w:rsidR="0052423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</w:t>
                  </w:r>
                  <w:r w:rsidR="0052423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6414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สกอ.</w:t>
                  </w:r>
                  <w:r w:rsidR="00862F3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 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4 ของปีงบประมาณ 2562</w:t>
                  </w:r>
                  <w:r w:rsidRPr="00641494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C3449">
        <w:trPr>
          <w:trHeight w:val="3252"/>
        </w:trPr>
        <w:tc>
          <w:tcPr>
            <w:tcW w:w="9498" w:type="dxa"/>
            <w:gridSpan w:val="3"/>
          </w:tcPr>
          <w:p w:rsidR="00641176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การคำนวณคะแนนจากผลการดำเนินงาน :</w:t>
            </w:r>
          </w:p>
          <w:p w:rsidR="006C3449" w:rsidRPr="003B7C5A" w:rsidRDefault="006C3449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276"/>
              <w:gridCol w:w="1559"/>
              <w:gridCol w:w="1276"/>
              <w:gridCol w:w="1261"/>
            </w:tblGrid>
            <w:tr w:rsidR="002F054A" w:rsidRPr="003B7C5A" w:rsidTr="00725E1F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F11DA" w:rsidRPr="003B7C5A" w:rsidTr="006C3449">
              <w:trPr>
                <w:trHeight w:val="1441"/>
                <w:jc w:val="center"/>
              </w:trPr>
              <w:tc>
                <w:tcPr>
                  <w:tcW w:w="3881" w:type="dxa"/>
                </w:tcPr>
                <w:p w:rsidR="00CF11DA" w:rsidRPr="00862F3B" w:rsidRDefault="00CF11DA" w:rsidP="00CF11D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62F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CF11DA" w:rsidRPr="00725E1F" w:rsidRDefault="00CF11DA" w:rsidP="00CF11D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725E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725E1F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AA4" w:rsidRDefault="006F0AA4" w:rsidP="00A6277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A6277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862F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1DA" w:rsidRDefault="00862F3B" w:rsidP="00CF11D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1DA" w:rsidRDefault="00862F3B" w:rsidP="00CF11D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Pr="0070390E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039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7039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70390E" w:rsidRDefault="00641176" w:rsidP="000D5197">
            <w:pPr>
              <w:pStyle w:val="NormalWeb"/>
              <w:tabs>
                <w:tab w:val="left" w:pos="1116"/>
              </w:tabs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39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="0025644E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สํานักนโยบายและแผนการอุดมศึกษา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ให้ความร่วมมือ</w:t>
            </w:r>
            <w:r w:rsidR="009771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ใน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การจัดตั้งศูนย์ข้อมูลข่าวสารของราชการของสำนักงานคณะกรรมการการอุดมศึกษา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ภายในอาคารอุดมศึกษา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เพื่อให้เป็นไปตามเงื่อนไขและเจตนา</w:t>
            </w:r>
            <w:r w:rsidR="009771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รมย์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ของพระราชบัญญัติข้อมูลข่าวสารของราชการ</w:t>
            </w:r>
            <w:r w:rsidR="0070390E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="0070390E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</w:t>
            </w:r>
            <w:r w:rsidR="0070390E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2540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Pr="0070390E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039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 w:rsidRPr="007039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813DB" w:rsidRPr="0070390E" w:rsidRDefault="0070390E" w:rsidP="00AF417A">
            <w:pPr>
              <w:pStyle w:val="NormalWeb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ผู้อำนวยการสำนัก</w:t>
            </w:r>
            <w:r w:rsidR="009771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ฯ 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และผู้อำนวยการกลุ่มงาน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ให้ความสำคัญกับการดำเนินการ</w:t>
            </w:r>
            <w:r w:rsidR="00AF417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ให้เป็นไปตามเกณ</w:t>
            </w:r>
            <w:r w:rsidR="000D51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ฑ์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คำรับรองปฏิบัติราชการ </w:t>
            </w:r>
          </w:p>
          <w:p w:rsidR="000A5220" w:rsidRPr="0070390E" w:rsidRDefault="0070390E" w:rsidP="00862F3B">
            <w:pPr>
              <w:pStyle w:val="NormalWeb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กลุ่มพัฒนาระบบบริหาร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ให้การสนับสนุนและให้คำปรึกษาในการดำเนินการจัดทำรายงาน</w:t>
            </w:r>
            <w:r w:rsidR="000D51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ผลการปฏิบัติราชการ</w:t>
            </w:r>
            <w:r w:rsidR="00C813DB" w:rsidRPr="0070390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ตามคำรับรองปฏิบัติราชการ</w:t>
            </w:r>
          </w:p>
        </w:tc>
      </w:tr>
      <w:tr w:rsidR="003B7C5A" w:rsidRPr="003B7C5A" w:rsidTr="006C3449">
        <w:trPr>
          <w:trHeight w:val="1077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862F3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801EA6">
        <w:trPr>
          <w:trHeight w:val="3252"/>
        </w:trPr>
        <w:tc>
          <w:tcPr>
            <w:tcW w:w="9498" w:type="dxa"/>
            <w:gridSpan w:val="3"/>
          </w:tcPr>
          <w:p w:rsidR="00862F3B" w:rsidRDefault="00841369" w:rsidP="00862F3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813DB" w:rsidRPr="00862F3B" w:rsidRDefault="00862F3B" w:rsidP="006B1A8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813DB" w:rsidRPr="00862F3B">
              <w:rPr>
                <w:rFonts w:ascii="TH SarabunPSK" w:hAnsi="TH SarabunPSK" w:cs="TH SarabunPSK" w:hint="cs"/>
                <w:sz w:val="30"/>
                <w:szCs w:val="30"/>
                <w:cs/>
              </w:rPr>
              <w:t>1. สำนักนโยบายและแผนการอุกมศึกษา ได้</w:t>
            </w:r>
            <w:r w:rsidR="00C813DB" w:rsidRPr="00862F3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</w:t>
            </w:r>
            <w:r w:rsidR="0070390E" w:rsidRPr="00862F3B">
              <w:rPr>
                <w:rFonts w:ascii="TH SarabunPSK" w:hAnsi="TH SarabunPSK" w:cs="TH SarabunPSK"/>
                <w:sz w:val="30"/>
                <w:szCs w:val="30"/>
                <w:cs/>
              </w:rPr>
              <w:t>กับการจัดทำข้อมูล รวบรวม จัดส่ง</w:t>
            </w:r>
            <w:r w:rsidR="00C813DB" w:rsidRPr="00862F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และเผยแพร่ข้อมูลข่าวสารราชการที่อยู่ในการครอบครอง </w:t>
            </w:r>
            <w:r w:rsidR="00C813DB" w:rsidRPr="00862F3B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ดังนี้</w:t>
            </w:r>
          </w:p>
          <w:p w:rsidR="00C813DB" w:rsidRDefault="0070390E" w:rsidP="006B1A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62F3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862F3B" w:rsidRPr="00862F3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62F3B" w:rsidRPr="00862F3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C813DB" w:rsidRPr="00862F3B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คำสั่งสำนักนโยบายและแผนการอุดมศึกษา ที่ 3/2561 เรื่อง แต่งตั้งเจ้าหน้าที่รับผิดชอบการนำข้อมูลเผยแพร่ผ่านเว็บไชต์สำนักงานคณะกรรมการการอุดมศึกษา</w:t>
            </w:r>
          </w:p>
          <w:p w:rsidR="00862F3B" w:rsidRDefault="00862F3B" w:rsidP="006B1A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มีเว็บเพจของสำนักนโยบายและแผนการอุดมศึกษา ที่มีการแสดงถึงการเปิดเผยข้อมูลข่าวสารของสำนักฯ โดยมีการเชื่อมโยงกับเว็บไซต์ของสำนักงานคณะกรรมการการอุดมศึกษา</w:t>
            </w:r>
          </w:p>
          <w:p w:rsidR="00862F3B" w:rsidRPr="006C3449" w:rsidRDefault="00862F3B" w:rsidP="006B1A81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3. สำนักนโยบายและแผนการอุ</w:t>
            </w:r>
            <w:r w:rsidRPr="006C3449">
              <w:rPr>
                <w:rFonts w:ascii="TH SarabunPSK" w:hAnsi="TH SarabunPSK" w:cs="TH SarabunPSK" w:hint="cs"/>
                <w:sz w:val="30"/>
                <w:szCs w:val="30"/>
                <w:cs/>
              </w:rPr>
              <w:t>ด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มศึกษา ได้เปิดเผยข้อมูลข่าวสารที่เกี่ยวกับแผนงาน/โครงการ</w:t>
            </w:r>
            <w:r w:rsidRPr="006C344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ที่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สำนัก/หน่วยงานรับผิดชอบในปีงบประมาณ 2562  ผ่านเว็บเพจสำนัก </w:t>
            </w:r>
            <w:r w:rsidRPr="006C344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ดังนี้</w:t>
            </w:r>
          </w:p>
          <w:p w:rsidR="00862F3B" w:rsidRPr="006C3449" w:rsidRDefault="00862F3B" w:rsidP="006B1A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</w:t>
            </w:r>
            <w:r w:rsidRPr="006C3449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Pr="006C3449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fldChar w:fldCharType="begin"/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instrText xml:space="preserve"> HYPERLINK 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instrText>"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instrText>http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instrText>://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instrText>www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instrText>.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instrText>mua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instrText>.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instrText>go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instrText>.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instrText>th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instrText>/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instrText>users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instrText>/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instrText>budget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instrText>/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instrText>b62_w1626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instrText>.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instrText>html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instrText xml:space="preserve">" 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fldChar w:fldCharType="separate"/>
            </w:r>
            <w:r w:rsidRPr="006C3449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t>การจัดทำแผนการปฏิบัติงานและแผนการใช้จ่ายงบประมาณ</w:t>
            </w:r>
            <w:r w:rsidRPr="006C3449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t> </w:t>
            </w:r>
            <w:r w:rsidRPr="006C3449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t>ประจำ</w:t>
            </w:r>
            <w:r w:rsidR="000E1538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fldChar w:fldCharType="end"/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ปีงบประมาณ พ.ศ. 2562  </w: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fldChar w:fldCharType="begin"/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http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://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www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mua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go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th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/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users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/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budget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 xml:space="preserve">/" 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6C3449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6C3449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C3449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C3449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C3449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C3449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C3449">
              <w:rPr>
                <w:rFonts w:ascii="TH SarabunPSK" w:hAnsi="TH SarabunPSK" w:cs="TH SarabunPSK"/>
                <w:sz w:val="30"/>
                <w:szCs w:val="30"/>
              </w:rPr>
              <w:t>budget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862F3B" w:rsidRPr="006C3449" w:rsidRDefault="00862F3B" w:rsidP="006B1A81">
            <w:pPr>
              <w:ind w:left="-76" w:hanging="331"/>
              <w:jc w:val="thaiDistribute"/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</w:pPr>
            <w:r w:rsidRPr="006C3449">
              <w:rPr>
                <w:rFonts w:ascii="TH SarabunPSK" w:hAnsi="TH SarabunPSK" w:cs="TH SarabunPSK"/>
                <w:spacing w:val="-4"/>
                <w:sz w:val="30"/>
                <w:szCs w:val="30"/>
              </w:rPr>
              <w:lastRenderedPageBreak/>
              <w:t>2</w:t>
            </w:r>
            <w:r w:rsidRPr="006C344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. </w:t>
            </w:r>
            <w:r w:rsidRPr="006C3449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t xml:space="preserve">โ                </w:t>
            </w:r>
            <w:r w:rsidRPr="006C3449">
              <w:rPr>
                <w:rFonts w:ascii="TH SarabunPSK" w:hAnsi="TH SarabunPSK" w:cs="TH SarabunPSK" w:hint="cs"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Pr="006C3449">
              <w:rPr>
                <w:rFonts w:ascii="TH SarabunPSK" w:hAnsi="TH SarabunPSK" w:cs="TH SarabunPSK" w:hint="cs"/>
                <w:spacing w:val="-4"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Pr="006C3449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  <w:cs/>
              </w:rPr>
              <w:t xml:space="preserve"> (2) โครงการขยายระยะเวลาการเพิ่มการผลิตและพัฒนาการจัดการศึกษา สาขาวิชาพยาบาลศาสตร์ </w:t>
            </w:r>
            <w:r w:rsidR="006C3449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  <w:cs/>
              </w:rPr>
              <w:br/>
            </w:r>
            <w:r w:rsidRPr="006C3449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  <w:cs/>
              </w:rPr>
              <w:t xml:space="preserve">(ปีการศึกษา </w:t>
            </w:r>
            <w:r w:rsidR="006C3449" w:rsidRPr="006C3449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</w:rPr>
              <w:t>2561</w:t>
            </w:r>
            <w:r w:rsidRPr="006C3449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  <w:cs/>
              </w:rPr>
              <w:t>-</w:t>
            </w:r>
            <w:r w:rsidRPr="006C3449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</w:rPr>
              <w:t>2565</w:t>
            </w:r>
            <w:r w:rsidRPr="006C3449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  <w:cs/>
              </w:rPr>
              <w:t>) เพื่อพัฒนาสุขภาวะของปร</w:t>
            </w:r>
            <w:r w:rsidR="006210FD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  <w:cs/>
              </w:rPr>
              <w:t xml:space="preserve">ะชาชนและตอบสนองยุทธศาสตร์ประเทศ </w:t>
            </w:r>
            <w:r w:rsidRPr="006C3449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  <w:cs/>
              </w:rPr>
              <w:t xml:space="preserve">ระยะที่ </w:t>
            </w:r>
            <w:r w:rsidR="006B1A81" w:rsidRPr="006C3449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</w:rPr>
              <w:t xml:space="preserve">1 </w:t>
            </w:r>
            <w:r w:rsidR="006B1A81" w:rsidRPr="006C3449">
              <w:rPr>
                <w:rFonts w:ascii="TH SarabunPSK" w:hAnsi="TH SarabunPSK" w:cs="TH SarabunPSK"/>
                <w:spacing w:val="-4"/>
                <w:sz w:val="30"/>
                <w:szCs w:val="30"/>
                <w:shd w:val="clear" w:color="auto" w:fill="FFFFFF"/>
              </w:rPr>
              <w:br/>
            </w:r>
            <w:r w:rsidRPr="006C3449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t xml:space="preserve">(ปีการศึกษา </w:t>
            </w:r>
            <w:r w:rsidR="006C3449" w:rsidRPr="006C3449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t>2561</w:t>
            </w:r>
            <w:r w:rsidRPr="006C3449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t>-</w:t>
            </w:r>
            <w:r w:rsidRPr="006C3449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t>2562</w:t>
            </w:r>
            <w:r w:rsidRPr="006C3449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t xml:space="preserve">) </w: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fldChar w:fldCharType="begin"/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http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://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www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mua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go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th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/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users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/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bpp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/%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20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%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20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%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20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%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20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%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20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>%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instrText>20</w:instrText>
            </w:r>
            <w:r w:rsidR="000E1538">
              <w:rPr>
                <w:rFonts w:ascii="TH SarabunPSK" w:hAnsi="TH SarabunPSK" w:cs="TH SarabunPSK"/>
                <w:sz w:val="30"/>
                <w:szCs w:val="30"/>
                <w:cs/>
              </w:rPr>
              <w:instrText xml:space="preserve">โครงการ" </w:instrTex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6C3449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6C3449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C3449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C3449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C3449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C3449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6C3449">
              <w:rPr>
                <w:rFonts w:ascii="TH SarabunPSK" w:hAnsi="TH SarabunPSK" w:cs="TH SarabunPSK"/>
                <w:sz w:val="30"/>
                <w:szCs w:val="30"/>
              </w:rPr>
              <w:t>bpp</w:t>
            </w:r>
            <w:proofErr w:type="spellEnd"/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     </w:t>
            </w:r>
            <w:r w:rsidR="000E1538">
              <w:rPr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  <w:p w:rsidR="00862F3B" w:rsidRPr="006C3449" w:rsidRDefault="00862F3B" w:rsidP="00862F3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3449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                  (</w:t>
            </w:r>
            <w:r w:rsidRPr="006C3449">
              <w:rPr>
                <w:rFonts w:ascii="TH SarabunPSK" w:eastAsia="Calibri" w:hAnsi="TH SarabunPSK" w:cs="TH SarabunPSK"/>
                <w:spacing w:val="-4"/>
                <w:sz w:val="30"/>
                <w:szCs w:val="30"/>
              </w:rPr>
              <w:t>3</w:t>
            </w:r>
            <w:r w:rsidRPr="006C3449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  <w:r w:rsidRPr="006C344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แผนอุดมศึกษาระยะยาว 20 ปี (พ.ศ. 2561-2580)  </w: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www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mua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go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th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users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bpp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/" </w:instrTex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http</w:t>
            </w:r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://</w:t>
            </w:r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www</w:t>
            </w:r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mua</w:t>
            </w:r>
            <w:proofErr w:type="spellEnd"/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go</w:t>
            </w:r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users</w:t>
            </w:r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proofErr w:type="spellStart"/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bpp</w:t>
            </w:r>
            <w:proofErr w:type="spellEnd"/>
            <w:r w:rsidRPr="006C344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="000E1538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  <w:p w:rsidR="006C3449" w:rsidRPr="00862F3B" w:rsidRDefault="006C3449" w:rsidP="00862F3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C34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Pr="006C3449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</w:t>
            </w:r>
            <w:r w:rsidRPr="006C34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มีหนังสือแจ้งสำนักอำนวยการ เรื่อง การรายงานผลการดำเนินการตามคำรับรองการปฏิบัติราชการระดับสำนัก/หน่วยงาน ประจำปีงบประมาณ พ.ศ. 2562 (รอบ 9 เดือน) เพื่อนำแผนงาน/โครงการ จำนวน 3 แผนงาน/โครงการ (ตามข้อ 3 ) รวบรวม จัดเก็บ จัดแสดง ไว้ที่ศูนย์ข้อมูลข่าวสารราชการ และใช้เป็นข้อมูลประกอบการผลิตและเผยแพร่ผ่านสื่อหน่วยงานและสื่อมวลชน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C3449">
      <w:headerReference w:type="default" r:id="rId8"/>
      <w:footerReference w:type="even" r:id="rId9"/>
      <w:pgSz w:w="11906" w:h="16838"/>
      <w:pgMar w:top="1388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538" w:rsidRDefault="000E1538">
      <w:r>
        <w:separator/>
      </w:r>
    </w:p>
  </w:endnote>
  <w:endnote w:type="continuationSeparator" w:id="0">
    <w:p w:rsidR="000E1538" w:rsidRDefault="000E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538" w:rsidRDefault="000E1538">
      <w:r>
        <w:separator/>
      </w:r>
    </w:p>
  </w:footnote>
  <w:footnote w:type="continuationSeparator" w:id="0">
    <w:p w:rsidR="000E1538" w:rsidRDefault="000E1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5C1" w:rsidRDefault="00D725C1" w:rsidP="00D725C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D725C1" w:rsidRDefault="00D725C1" w:rsidP="00D725C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D725C1" w:rsidRDefault="00D725C1" w:rsidP="00D725C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D725C1" w:rsidRDefault="00D725C1" w:rsidP="00D725C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F652A1F"/>
    <w:multiLevelType w:val="hybridMultilevel"/>
    <w:tmpl w:val="98206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C224D"/>
    <w:multiLevelType w:val="hybridMultilevel"/>
    <w:tmpl w:val="52DE79C6"/>
    <w:lvl w:ilvl="0" w:tplc="500C2AFC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4C65"/>
    <w:rsid w:val="000539CC"/>
    <w:rsid w:val="00061364"/>
    <w:rsid w:val="000763A8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197"/>
    <w:rsid w:val="000D55E0"/>
    <w:rsid w:val="000D6395"/>
    <w:rsid w:val="000E1538"/>
    <w:rsid w:val="000E60D4"/>
    <w:rsid w:val="00106E78"/>
    <w:rsid w:val="0012187F"/>
    <w:rsid w:val="00127F20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2C1D"/>
    <w:rsid w:val="00212ED8"/>
    <w:rsid w:val="00213399"/>
    <w:rsid w:val="00235C19"/>
    <w:rsid w:val="00251664"/>
    <w:rsid w:val="0025644E"/>
    <w:rsid w:val="002632AB"/>
    <w:rsid w:val="00266EF2"/>
    <w:rsid w:val="002847E9"/>
    <w:rsid w:val="0028583C"/>
    <w:rsid w:val="002D07A9"/>
    <w:rsid w:val="002D0F9B"/>
    <w:rsid w:val="002D2958"/>
    <w:rsid w:val="002D67F4"/>
    <w:rsid w:val="002F054A"/>
    <w:rsid w:val="002F0A94"/>
    <w:rsid w:val="00323C5A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2D0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B7CB2"/>
    <w:rsid w:val="004C3B2B"/>
    <w:rsid w:val="004C5E52"/>
    <w:rsid w:val="005047DE"/>
    <w:rsid w:val="00505470"/>
    <w:rsid w:val="00516FD7"/>
    <w:rsid w:val="00524231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6DEA"/>
    <w:rsid w:val="005F05DA"/>
    <w:rsid w:val="0060158F"/>
    <w:rsid w:val="0061749F"/>
    <w:rsid w:val="006210FD"/>
    <w:rsid w:val="00637718"/>
    <w:rsid w:val="00641176"/>
    <w:rsid w:val="00642568"/>
    <w:rsid w:val="00664E50"/>
    <w:rsid w:val="00680463"/>
    <w:rsid w:val="00682347"/>
    <w:rsid w:val="00690952"/>
    <w:rsid w:val="006A2CEA"/>
    <w:rsid w:val="006B1A81"/>
    <w:rsid w:val="006C2351"/>
    <w:rsid w:val="006C3449"/>
    <w:rsid w:val="006C7B37"/>
    <w:rsid w:val="006D7BBB"/>
    <w:rsid w:val="006E0252"/>
    <w:rsid w:val="006F0AA4"/>
    <w:rsid w:val="006F0B4F"/>
    <w:rsid w:val="006F1043"/>
    <w:rsid w:val="006F1B42"/>
    <w:rsid w:val="006F6DAF"/>
    <w:rsid w:val="0070390E"/>
    <w:rsid w:val="00707DA8"/>
    <w:rsid w:val="00710080"/>
    <w:rsid w:val="00710AC9"/>
    <w:rsid w:val="00712050"/>
    <w:rsid w:val="007131DC"/>
    <w:rsid w:val="007176B6"/>
    <w:rsid w:val="007208CD"/>
    <w:rsid w:val="00725E1F"/>
    <w:rsid w:val="00726AE7"/>
    <w:rsid w:val="007415B9"/>
    <w:rsid w:val="00756D67"/>
    <w:rsid w:val="00757110"/>
    <w:rsid w:val="007605D4"/>
    <w:rsid w:val="00764DED"/>
    <w:rsid w:val="007706C4"/>
    <w:rsid w:val="007A21D4"/>
    <w:rsid w:val="007A5E7D"/>
    <w:rsid w:val="007A7789"/>
    <w:rsid w:val="007E6D75"/>
    <w:rsid w:val="007F194B"/>
    <w:rsid w:val="007F3961"/>
    <w:rsid w:val="007F7EA2"/>
    <w:rsid w:val="00801EA6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2F3B"/>
    <w:rsid w:val="00870555"/>
    <w:rsid w:val="0087746A"/>
    <w:rsid w:val="00892EB3"/>
    <w:rsid w:val="0089766A"/>
    <w:rsid w:val="008A4E84"/>
    <w:rsid w:val="008D27EB"/>
    <w:rsid w:val="008E45ED"/>
    <w:rsid w:val="008E67FD"/>
    <w:rsid w:val="008F2F4D"/>
    <w:rsid w:val="008F67CF"/>
    <w:rsid w:val="008F792A"/>
    <w:rsid w:val="00900054"/>
    <w:rsid w:val="00910253"/>
    <w:rsid w:val="009332B8"/>
    <w:rsid w:val="009373FD"/>
    <w:rsid w:val="00950334"/>
    <w:rsid w:val="00962371"/>
    <w:rsid w:val="00962B83"/>
    <w:rsid w:val="00977180"/>
    <w:rsid w:val="00991518"/>
    <w:rsid w:val="00994FC2"/>
    <w:rsid w:val="0099556A"/>
    <w:rsid w:val="009B23DE"/>
    <w:rsid w:val="009C12E1"/>
    <w:rsid w:val="009C1497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277D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417A"/>
    <w:rsid w:val="00B04EAA"/>
    <w:rsid w:val="00B26A52"/>
    <w:rsid w:val="00B3609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41C00"/>
    <w:rsid w:val="00C6134E"/>
    <w:rsid w:val="00C67D71"/>
    <w:rsid w:val="00C813DB"/>
    <w:rsid w:val="00CC0716"/>
    <w:rsid w:val="00CE2E52"/>
    <w:rsid w:val="00CE50B1"/>
    <w:rsid w:val="00CF0196"/>
    <w:rsid w:val="00CF11DA"/>
    <w:rsid w:val="00CF3A4A"/>
    <w:rsid w:val="00CF45AF"/>
    <w:rsid w:val="00D134A9"/>
    <w:rsid w:val="00D26B5D"/>
    <w:rsid w:val="00D32A77"/>
    <w:rsid w:val="00D43F4A"/>
    <w:rsid w:val="00D45272"/>
    <w:rsid w:val="00D45D22"/>
    <w:rsid w:val="00D553D4"/>
    <w:rsid w:val="00D6022A"/>
    <w:rsid w:val="00D63723"/>
    <w:rsid w:val="00D725C1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6B6D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0B041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605D4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unhideWhenUsed/>
    <w:rsid w:val="0064117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Hyperlink">
    <w:name w:val="Hyperlink"/>
    <w:basedOn w:val="DefaultParagraphFont"/>
    <w:uiPriority w:val="99"/>
    <w:unhideWhenUsed/>
    <w:rsid w:val="007039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E021C-F03A-43EF-94FC-64A8CE17E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154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อรสุดา จันชา</cp:lastModifiedBy>
  <cp:revision>10</cp:revision>
  <cp:lastPrinted>2019-04-19T06:07:00Z</cp:lastPrinted>
  <dcterms:created xsi:type="dcterms:W3CDTF">2019-05-17T01:59:00Z</dcterms:created>
  <dcterms:modified xsi:type="dcterms:W3CDTF">2019-09-03T03:53:00Z</dcterms:modified>
</cp:coreProperties>
</file>